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0BA" w:rsidRPr="00DB70BA" w:rsidRDefault="00DB70BA" w:rsidP="00DB70BA">
      <w:pPr>
        <w:pStyle w:val="a7"/>
        <w:jc w:val="center"/>
      </w:pPr>
      <w:r w:rsidRPr="00DB70BA">
        <w:t>Перечень мероприятий по улучшению условий труда</w:t>
      </w:r>
      <w:r w:rsidR="00E6742E">
        <w:t xml:space="preserve"> по результатам специальной оценки условий труда</w:t>
      </w:r>
    </w:p>
    <w:p w:rsidR="00B3448B" w:rsidRPr="0024554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="003F1C17">
        <w:rPr>
          <w:rStyle w:val="a9"/>
        </w:rPr>
        <w:fldChar w:fldCharType="begin"/>
      </w:r>
      <w:r w:rsidR="003F1C17">
        <w:rPr>
          <w:rStyle w:val="a9"/>
        </w:rPr>
        <w:instrText xml:space="preserve"> DOCVARIABLE ceh_info \* MERGEFORMAT </w:instrText>
      </w:r>
      <w:r w:rsidR="003F1C17">
        <w:rPr>
          <w:rStyle w:val="a9"/>
        </w:rPr>
        <w:fldChar w:fldCharType="separate"/>
      </w:r>
      <w:r w:rsidR="00245542" w:rsidRPr="00245542">
        <w:rPr>
          <w:rStyle w:val="a9"/>
        </w:rPr>
        <w:t>Акционерное общество "Енисейское речное пароходство"</w:t>
      </w:r>
      <w:r w:rsidR="00E6742E">
        <w:rPr>
          <w:rStyle w:val="a9"/>
        </w:rPr>
        <w:t xml:space="preserve">, филиал АО "ЕРП" </w:t>
      </w:r>
      <w:r w:rsidR="007F37E1">
        <w:rPr>
          <w:rStyle w:val="a9"/>
        </w:rPr>
        <w:t>Подтесовская ремонтно-эксплуатационная база</w:t>
      </w:r>
      <w:r w:rsidR="00E6742E">
        <w:rPr>
          <w:rStyle w:val="a9"/>
        </w:rPr>
        <w:t xml:space="preserve"> флота</w:t>
      </w:r>
      <w:r w:rsidR="00245542" w:rsidRPr="00245542">
        <w:rPr>
          <w:rStyle w:val="a9"/>
        </w:rPr>
        <w:t xml:space="preserve"> </w:t>
      </w:r>
      <w:r w:rsidR="003F1C17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2900"/>
        <w:gridCol w:w="2126"/>
        <w:gridCol w:w="2126"/>
        <w:gridCol w:w="3294"/>
        <w:gridCol w:w="1315"/>
      </w:tblGrid>
      <w:tr w:rsidR="00DB70BA" w:rsidRPr="00AF49A3" w:rsidTr="002A4288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2900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12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2126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2A4288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2900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12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212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245542" w:rsidRPr="00AF49A3" w:rsidTr="002A4288">
        <w:trPr>
          <w:jc w:val="center"/>
        </w:trPr>
        <w:tc>
          <w:tcPr>
            <w:tcW w:w="3049" w:type="dxa"/>
            <w:vAlign w:val="center"/>
          </w:tcPr>
          <w:p w:rsidR="00245542" w:rsidRPr="00245542" w:rsidRDefault="00245542" w:rsidP="00245542">
            <w:pPr>
              <w:pStyle w:val="aa"/>
              <w:rPr>
                <w:i/>
              </w:rPr>
            </w:pPr>
            <w:r>
              <w:rPr>
                <w:i/>
              </w:rPr>
              <w:t>Управление</w:t>
            </w:r>
            <w:r w:rsidR="00E96182">
              <w:rPr>
                <w:i/>
              </w:rPr>
              <w:t xml:space="preserve"> (01)</w:t>
            </w:r>
          </w:p>
        </w:tc>
        <w:tc>
          <w:tcPr>
            <w:tcW w:w="2900" w:type="dxa"/>
            <w:vAlign w:val="center"/>
          </w:tcPr>
          <w:p w:rsidR="00245542" w:rsidRPr="00063DF1" w:rsidRDefault="00245542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45542" w:rsidRPr="00063DF1" w:rsidRDefault="00245542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45542" w:rsidRPr="00063DF1" w:rsidRDefault="0024554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45542" w:rsidRPr="00063DF1" w:rsidRDefault="0024554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45542" w:rsidRPr="00063DF1" w:rsidRDefault="00245542" w:rsidP="00DB70BA">
            <w:pPr>
              <w:pStyle w:val="aa"/>
            </w:pPr>
          </w:p>
        </w:tc>
      </w:tr>
      <w:tr w:rsidR="00245542" w:rsidRPr="00AF49A3" w:rsidTr="002A4288">
        <w:trPr>
          <w:jc w:val="center"/>
        </w:trPr>
        <w:tc>
          <w:tcPr>
            <w:tcW w:w="3049" w:type="dxa"/>
            <w:vAlign w:val="center"/>
          </w:tcPr>
          <w:p w:rsidR="00245542" w:rsidRPr="00245542" w:rsidRDefault="00245542" w:rsidP="00245542">
            <w:pPr>
              <w:pStyle w:val="aa"/>
              <w:rPr>
                <w:i/>
              </w:rPr>
            </w:pPr>
            <w:r>
              <w:rPr>
                <w:i/>
              </w:rPr>
              <w:t>Складской участок</w:t>
            </w:r>
          </w:p>
        </w:tc>
        <w:tc>
          <w:tcPr>
            <w:tcW w:w="2900" w:type="dxa"/>
            <w:vAlign w:val="center"/>
          </w:tcPr>
          <w:p w:rsidR="00245542" w:rsidRPr="00063DF1" w:rsidRDefault="00245542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45542" w:rsidRPr="00063DF1" w:rsidRDefault="00245542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:rsidR="00245542" w:rsidRPr="00063DF1" w:rsidRDefault="00245542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245542" w:rsidRPr="00063DF1" w:rsidRDefault="0024554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245542" w:rsidRPr="00063DF1" w:rsidRDefault="00245542" w:rsidP="00DB70BA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44.01-Подт. Транспортировщик</w:t>
            </w:r>
          </w:p>
        </w:tc>
        <w:tc>
          <w:tcPr>
            <w:tcW w:w="2900" w:type="dxa"/>
            <w:vAlign w:val="center"/>
          </w:tcPr>
          <w:p w:rsidR="00B93F8D" w:rsidRPr="00310DDF" w:rsidRDefault="00B93F8D" w:rsidP="00B93F8D">
            <w:pPr>
              <w:pStyle w:val="aa"/>
            </w:pPr>
            <w:r w:rsidRPr="00310DDF">
              <w:t>Тяжесть: Для переноски грузов вручную массой более 50 кг привлекать дополнительных рабочих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Pr="003C25DA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732BC3" w:rsidRDefault="00B93F8D" w:rsidP="00B93F8D">
            <w:pPr>
              <w:pStyle w:val="aa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Заведующий складом складского участка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rPr>
                <w:i/>
              </w:rPr>
            </w:pPr>
            <w:r>
              <w:rPr>
                <w:i/>
              </w:rPr>
              <w:t> Лаборатория (02)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3294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01.02-Подт. Заведующий лабораторией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уровня воздействия химического фактора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B93F8D" w:rsidRDefault="00B93F8D" w:rsidP="00B93F8D">
            <w:pPr>
              <w:pStyle w:val="aa"/>
            </w:pPr>
            <w:r>
              <w:t>Заведующий лабораторией</w:t>
            </w:r>
          </w:p>
          <w:p w:rsidR="00B93F8D" w:rsidRPr="00063DF1" w:rsidRDefault="00B93F8D" w:rsidP="00B93F8D">
            <w:pPr>
              <w:pStyle w:val="aa"/>
            </w:pPr>
            <w:r w:rsidRPr="00950ACC">
              <w:rPr>
                <w:color w:val="000000" w:themeColor="text1"/>
              </w:rPr>
              <w:t>Начальник отдела охраны труда, промышленной и экологической безопасности ПРЭБ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 w:rsidRPr="003C25DA"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Заведующий лабораторией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02.02-Подт. Инженер-лаборант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уровня воздействия химического фактора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B93F8D" w:rsidRDefault="00B93F8D" w:rsidP="00B93F8D">
            <w:pPr>
              <w:pStyle w:val="aa"/>
            </w:pPr>
            <w:r>
              <w:t>Заведующий лабораторией</w:t>
            </w:r>
          </w:p>
          <w:p w:rsidR="00B93F8D" w:rsidRPr="00063DF1" w:rsidRDefault="00B93F8D" w:rsidP="00B93F8D">
            <w:pPr>
              <w:pStyle w:val="aa"/>
            </w:pPr>
            <w:r w:rsidRPr="00950ACC">
              <w:rPr>
                <w:color w:val="000000" w:themeColor="text1"/>
              </w:rPr>
              <w:t>Начальник отдела охраны труда, промышленной и экологической безопасности ПРЭБ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Заведующий лабораторией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lastRenderedPageBreak/>
              <w:t>03.02-Подт. Лаборант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уровня воздействия химического фактора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B93F8D" w:rsidRDefault="00B93F8D" w:rsidP="00B93F8D">
            <w:pPr>
              <w:pStyle w:val="aa"/>
            </w:pPr>
            <w:r>
              <w:t>Заведующий лабораторией</w:t>
            </w:r>
          </w:p>
          <w:p w:rsidR="00B93F8D" w:rsidRPr="00063DF1" w:rsidRDefault="00B93F8D" w:rsidP="00B93F8D">
            <w:pPr>
              <w:pStyle w:val="aa"/>
            </w:pPr>
            <w:r w:rsidRPr="00950ACC">
              <w:rPr>
                <w:color w:val="000000" w:themeColor="text1"/>
              </w:rPr>
              <w:t>Начальник отдела охраны труда, промышленной и экологической безопасности ПРЭБ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Заведующий лабораторией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rPr>
                <w:i/>
              </w:rPr>
            </w:pPr>
            <w:r>
              <w:rPr>
                <w:i/>
              </w:rPr>
              <w:t>03. Котельно-корпусный цех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3294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05.03-Подт. Электросварщик ручной сварки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уровня воздействия химического фактора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B93F8D" w:rsidRPr="00950ACC" w:rsidRDefault="00B93F8D" w:rsidP="00B93F8D">
            <w:pPr>
              <w:pStyle w:val="aa"/>
            </w:pPr>
            <w:r w:rsidRPr="00950ACC">
              <w:t>Начальник котельно- корпусного цеха</w:t>
            </w:r>
          </w:p>
          <w:p w:rsidR="00B93F8D" w:rsidRPr="001652ED" w:rsidRDefault="00B93F8D" w:rsidP="00B93F8D">
            <w:pPr>
              <w:pStyle w:val="aa"/>
              <w:rPr>
                <w:highlight w:val="yellow"/>
              </w:rPr>
            </w:pPr>
            <w:r w:rsidRPr="00950ACC">
              <w:rPr>
                <w:color w:val="000000" w:themeColor="text1"/>
              </w:rPr>
              <w:t>Начальник отдела охраны труда, промышленной и экологической безопасности ПРЭБ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Аэрозоли ПФД: Использование эффективных СИЗОД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уровня воздействия АПФД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B93F8D" w:rsidRPr="00950ACC" w:rsidRDefault="00B93F8D" w:rsidP="00B93F8D">
            <w:pPr>
              <w:pStyle w:val="aa"/>
            </w:pPr>
            <w:r w:rsidRPr="00950ACC">
              <w:t>Начальник котельно- корпусного цеха</w:t>
            </w:r>
          </w:p>
          <w:p w:rsidR="00B93F8D" w:rsidRPr="001652ED" w:rsidRDefault="00B93F8D" w:rsidP="00B93F8D">
            <w:pPr>
              <w:pStyle w:val="aa"/>
              <w:rPr>
                <w:highlight w:val="yellow"/>
              </w:rPr>
            </w:pPr>
            <w:r w:rsidRPr="00950ACC">
              <w:rPr>
                <w:color w:val="000000" w:themeColor="text1"/>
              </w:rPr>
              <w:t>Начальник отдела охраны труда, промышленной и экологической безопасности ПРЭБ</w:t>
            </w:r>
            <w:r w:rsidRPr="00950ACC">
              <w:t xml:space="preserve">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котельно- корпусного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котельно- корпусного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уровня воздействия ультрафиолетового излучения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B93F8D" w:rsidRPr="00950ACC" w:rsidRDefault="00B93F8D" w:rsidP="00B93F8D">
            <w:pPr>
              <w:pStyle w:val="aa"/>
            </w:pPr>
            <w:r w:rsidRPr="00950ACC">
              <w:t>Начальник котельно- корпусного цеха</w:t>
            </w:r>
          </w:p>
          <w:p w:rsidR="00B93F8D" w:rsidRPr="001652ED" w:rsidRDefault="00B93F8D" w:rsidP="00B93F8D">
            <w:pPr>
              <w:pStyle w:val="aa"/>
              <w:rPr>
                <w:highlight w:val="yellow"/>
              </w:rPr>
            </w:pPr>
            <w:r w:rsidRPr="00950ACC">
              <w:rPr>
                <w:color w:val="000000" w:themeColor="text1"/>
              </w:rPr>
              <w:t>Начальник отдела охраны труда, промышленной и экологической безопасности ПРЭБ</w:t>
            </w:r>
            <w:r w:rsidRPr="00950ACC">
              <w:t xml:space="preserve">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06.03-Подт. Судокорпусник-ремонтник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уровня воздействия химического фактора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B93F8D" w:rsidRPr="00950ACC" w:rsidRDefault="00B93F8D" w:rsidP="00B93F8D">
            <w:pPr>
              <w:pStyle w:val="aa"/>
            </w:pPr>
            <w:r w:rsidRPr="00950ACC">
              <w:t>Начальник котельно- корпусного цеха</w:t>
            </w:r>
          </w:p>
          <w:p w:rsidR="00B93F8D" w:rsidRPr="001652ED" w:rsidRDefault="00B93F8D" w:rsidP="00B93F8D">
            <w:pPr>
              <w:pStyle w:val="aa"/>
              <w:rPr>
                <w:highlight w:val="yellow"/>
              </w:rPr>
            </w:pPr>
            <w:r w:rsidRPr="00950ACC">
              <w:rPr>
                <w:color w:val="000000" w:themeColor="text1"/>
              </w:rPr>
              <w:t>Начальник отдела охраны труда, промышленной и экологической безопасности ПРЭБ</w:t>
            </w:r>
            <w:r w:rsidRPr="00950ACC">
              <w:t xml:space="preserve">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котельно- корпусного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котельно- корпусного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DE64D5" w:rsidRPr="00AF49A3" w:rsidTr="002A4288">
        <w:trPr>
          <w:jc w:val="center"/>
        </w:trPr>
        <w:tc>
          <w:tcPr>
            <w:tcW w:w="3049" w:type="dxa"/>
            <w:vAlign w:val="center"/>
          </w:tcPr>
          <w:p w:rsidR="00DE64D5" w:rsidRDefault="00DE64D5" w:rsidP="00DE64D5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DE64D5" w:rsidRDefault="00DE64D5" w:rsidP="00DE64D5">
            <w:pPr>
              <w:pStyle w:val="aa"/>
            </w:pPr>
            <w:r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:rsidR="00DE64D5" w:rsidRDefault="00DE64D5" w:rsidP="00DE64D5">
            <w:pPr>
              <w:pStyle w:val="aa"/>
            </w:pPr>
            <w:r>
              <w:t xml:space="preserve">Снижение уровня воздействия ультрафиолетового излучения </w:t>
            </w:r>
          </w:p>
        </w:tc>
        <w:tc>
          <w:tcPr>
            <w:tcW w:w="2126" w:type="dxa"/>
            <w:vAlign w:val="center"/>
          </w:tcPr>
          <w:p w:rsidR="00DE64D5" w:rsidRPr="00063DF1" w:rsidRDefault="00DE64D5" w:rsidP="00DE64D5">
            <w:pPr>
              <w:pStyle w:val="aa"/>
            </w:pPr>
            <w:r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DE64D5" w:rsidRDefault="00DE64D5" w:rsidP="00DE64D5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DE64D5" w:rsidRPr="00950ACC" w:rsidRDefault="00DE64D5" w:rsidP="00DE64D5">
            <w:pPr>
              <w:pStyle w:val="aa"/>
            </w:pPr>
            <w:r w:rsidRPr="00950ACC">
              <w:t>Начальник котельно- корпусного цеха</w:t>
            </w:r>
          </w:p>
          <w:p w:rsidR="00DE64D5" w:rsidRPr="001652ED" w:rsidRDefault="00DE64D5" w:rsidP="00DE64D5">
            <w:pPr>
              <w:pStyle w:val="aa"/>
              <w:rPr>
                <w:highlight w:val="yellow"/>
              </w:rPr>
            </w:pPr>
            <w:r w:rsidRPr="00950ACC">
              <w:rPr>
                <w:color w:val="000000" w:themeColor="text1"/>
              </w:rPr>
              <w:t>Начальник отдела охраны труда, промышленной и экологической безопасности ПРЭБ</w:t>
            </w:r>
            <w:r w:rsidRPr="00950ACC">
              <w:t xml:space="preserve"> </w:t>
            </w:r>
          </w:p>
        </w:tc>
        <w:tc>
          <w:tcPr>
            <w:tcW w:w="1315" w:type="dxa"/>
            <w:vAlign w:val="center"/>
          </w:tcPr>
          <w:p w:rsidR="00DE64D5" w:rsidRPr="00063DF1" w:rsidRDefault="00DE64D5" w:rsidP="00DE64D5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07.03-Подт. Судокорпусник-ремонтник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уровня воздействия химического фактора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B93F8D" w:rsidRPr="00950ACC" w:rsidRDefault="00B93F8D" w:rsidP="00B93F8D">
            <w:pPr>
              <w:pStyle w:val="aa"/>
            </w:pPr>
            <w:r w:rsidRPr="00950ACC">
              <w:t>Начальник котельно- корпусного цеха</w:t>
            </w:r>
          </w:p>
          <w:p w:rsidR="00B93F8D" w:rsidRPr="001652ED" w:rsidRDefault="00B93F8D" w:rsidP="00B93F8D">
            <w:pPr>
              <w:pStyle w:val="aa"/>
              <w:rPr>
                <w:highlight w:val="yellow"/>
              </w:rPr>
            </w:pPr>
            <w:r w:rsidRPr="00950ACC">
              <w:rPr>
                <w:color w:val="000000" w:themeColor="text1"/>
              </w:rPr>
              <w:t>Начальник отдела охраны труда, промышленной и экологической безопасности ПРЭБ</w:t>
            </w:r>
            <w:r w:rsidRPr="00950ACC">
              <w:t xml:space="preserve">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котельно- корпусного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котельно- корпусного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DE64D5" w:rsidRPr="00AF49A3" w:rsidTr="002A4288">
        <w:trPr>
          <w:jc w:val="center"/>
        </w:trPr>
        <w:tc>
          <w:tcPr>
            <w:tcW w:w="3049" w:type="dxa"/>
            <w:vAlign w:val="center"/>
          </w:tcPr>
          <w:p w:rsidR="00DE64D5" w:rsidRDefault="00DE64D5" w:rsidP="00DE64D5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DE64D5" w:rsidRDefault="00DE64D5" w:rsidP="00DE64D5">
            <w:pPr>
              <w:pStyle w:val="aa"/>
            </w:pPr>
            <w:r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:rsidR="00DE64D5" w:rsidRDefault="00DE64D5" w:rsidP="00DE64D5">
            <w:pPr>
              <w:pStyle w:val="aa"/>
            </w:pPr>
            <w:r>
              <w:t xml:space="preserve">Снижение уровня воздействия ультрафиолетового излучения </w:t>
            </w:r>
          </w:p>
        </w:tc>
        <w:tc>
          <w:tcPr>
            <w:tcW w:w="2126" w:type="dxa"/>
            <w:vAlign w:val="center"/>
          </w:tcPr>
          <w:p w:rsidR="00DE64D5" w:rsidRPr="00063DF1" w:rsidRDefault="00DE64D5" w:rsidP="00DE64D5">
            <w:pPr>
              <w:pStyle w:val="aa"/>
            </w:pPr>
            <w:r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DE64D5" w:rsidRDefault="00DE64D5" w:rsidP="00DE64D5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DE64D5" w:rsidRPr="00950ACC" w:rsidRDefault="00DE64D5" w:rsidP="00DE64D5">
            <w:pPr>
              <w:pStyle w:val="aa"/>
            </w:pPr>
            <w:r w:rsidRPr="00950ACC">
              <w:t>Начальник котельно- корпусного цеха</w:t>
            </w:r>
          </w:p>
          <w:p w:rsidR="00DE64D5" w:rsidRPr="001652ED" w:rsidRDefault="00DE64D5" w:rsidP="00DE64D5">
            <w:pPr>
              <w:pStyle w:val="aa"/>
              <w:rPr>
                <w:highlight w:val="yellow"/>
              </w:rPr>
            </w:pPr>
            <w:r w:rsidRPr="00950ACC">
              <w:rPr>
                <w:color w:val="000000" w:themeColor="text1"/>
              </w:rPr>
              <w:t>Начальник отдела охраны труда, промышленной и экологической безопасности ПРЭБ</w:t>
            </w:r>
            <w:r w:rsidRPr="00950ACC">
              <w:t xml:space="preserve"> </w:t>
            </w:r>
          </w:p>
        </w:tc>
        <w:tc>
          <w:tcPr>
            <w:tcW w:w="1315" w:type="dxa"/>
            <w:vAlign w:val="center"/>
          </w:tcPr>
          <w:p w:rsidR="00DE64D5" w:rsidRPr="00063DF1" w:rsidRDefault="00DE64D5" w:rsidP="00DE64D5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09.03-Подт. Машинист крана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котельно- корпусного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11.03-Подт. Транспортировщик</w:t>
            </w:r>
          </w:p>
        </w:tc>
        <w:tc>
          <w:tcPr>
            <w:tcW w:w="2900" w:type="dxa"/>
            <w:vAlign w:val="center"/>
          </w:tcPr>
          <w:p w:rsidR="00B93F8D" w:rsidRPr="00181B26" w:rsidRDefault="00B93F8D" w:rsidP="00B93F8D">
            <w:pPr>
              <w:pStyle w:val="aa"/>
            </w:pPr>
            <w:r w:rsidRPr="00181B26">
              <w:t>Тяжесть: Переноску кислородных баллонов осуществлять двумя рабочими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котельно- корпусного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rPr>
                <w:i/>
              </w:rPr>
            </w:pPr>
            <w:r>
              <w:rPr>
                <w:i/>
              </w:rPr>
              <w:t>СЛИП</w:t>
            </w:r>
          </w:p>
        </w:tc>
        <w:tc>
          <w:tcPr>
            <w:tcW w:w="2900" w:type="dxa"/>
            <w:vAlign w:val="center"/>
          </w:tcPr>
          <w:p w:rsidR="00B93F8D" w:rsidRPr="00437CD3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3294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15.03-Подт. Такелажник судовой</w:t>
            </w:r>
          </w:p>
        </w:tc>
        <w:tc>
          <w:tcPr>
            <w:tcW w:w="2900" w:type="dxa"/>
            <w:vAlign w:val="center"/>
          </w:tcPr>
          <w:p w:rsidR="00B93F8D" w:rsidRPr="00181B26" w:rsidRDefault="00B93F8D" w:rsidP="00B93F8D">
            <w:pPr>
              <w:pStyle w:val="aa"/>
            </w:pPr>
            <w:r w:rsidRPr="00181B26">
              <w:t>Тяжесть: Провести мероприятия по рациональной переноске материалов, приспособлений, превышающих допустимую массу тяжести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>в течение месяца после утверждения отчёта по СОУТ</w:t>
            </w:r>
          </w:p>
          <w:p w:rsidR="00B93F8D" w:rsidRPr="00063DF1" w:rsidRDefault="00B93F8D" w:rsidP="00B93F8D">
            <w:pPr>
              <w:pStyle w:val="aa"/>
            </w:pPr>
            <w:r>
              <w:t>создать локальный нормативный документ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котельно- корпусного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rPr>
                <w:i/>
              </w:rPr>
            </w:pPr>
            <w:r>
              <w:rPr>
                <w:i/>
              </w:rPr>
              <w:t>04. Монтажно-механический цех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3294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05.04-Подт. Токарь-расточник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lastRenderedPageBreak/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lastRenderedPageBreak/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06.04-Подт. Токарь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08.04-Подт. Токарь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09.04-Подт. Токарь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10.04-Подт. Токарь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lastRenderedPageBreak/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lastRenderedPageBreak/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13.04-Подт. Фрезеровщик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14.04-Подт. Трубопроводчик судовой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уровня воздействия химического фактора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B93F8D" w:rsidRDefault="00B93F8D" w:rsidP="00B93F8D">
            <w:pPr>
              <w:pStyle w:val="aa"/>
            </w:pPr>
            <w:r>
              <w:t>Начальник монтажно- механического цеха</w:t>
            </w:r>
          </w:p>
          <w:p w:rsidR="00B93F8D" w:rsidRPr="00063DF1" w:rsidRDefault="00B93F8D" w:rsidP="00B93F8D">
            <w:pPr>
              <w:pStyle w:val="aa"/>
            </w:pPr>
            <w:r w:rsidRPr="00732BC3">
              <w:rPr>
                <w:color w:val="000000" w:themeColor="text1"/>
              </w:rPr>
              <w:t xml:space="preserve">Начальник отдела </w:t>
            </w:r>
            <w:r>
              <w:rPr>
                <w:color w:val="000000" w:themeColor="text1"/>
              </w:rPr>
              <w:t>охраны труда, промышленной и экологической безопасности ПРЭБ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DE64D5" w:rsidRPr="00AF49A3" w:rsidTr="002A4288">
        <w:trPr>
          <w:jc w:val="center"/>
        </w:trPr>
        <w:tc>
          <w:tcPr>
            <w:tcW w:w="3049" w:type="dxa"/>
            <w:vAlign w:val="center"/>
          </w:tcPr>
          <w:p w:rsidR="00DE64D5" w:rsidRDefault="00DE64D5" w:rsidP="00DE64D5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DE64D5" w:rsidRDefault="00DE64D5" w:rsidP="00DE64D5">
            <w:pPr>
              <w:pStyle w:val="aa"/>
            </w:pPr>
            <w:r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:rsidR="00DE64D5" w:rsidRDefault="00DE64D5" w:rsidP="00DE64D5">
            <w:pPr>
              <w:pStyle w:val="aa"/>
            </w:pPr>
            <w:r>
              <w:t xml:space="preserve">Снижение уровня воздействия ультрафиолетового излучения </w:t>
            </w:r>
          </w:p>
        </w:tc>
        <w:tc>
          <w:tcPr>
            <w:tcW w:w="2126" w:type="dxa"/>
            <w:vAlign w:val="center"/>
          </w:tcPr>
          <w:p w:rsidR="00DE64D5" w:rsidRPr="00063DF1" w:rsidRDefault="00DE64D5" w:rsidP="00DE64D5">
            <w:pPr>
              <w:pStyle w:val="aa"/>
            </w:pPr>
            <w:r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DE64D5" w:rsidRDefault="00DE64D5" w:rsidP="00DE64D5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DE64D5" w:rsidRDefault="00DE64D5" w:rsidP="00DE64D5">
            <w:pPr>
              <w:pStyle w:val="aa"/>
            </w:pPr>
            <w:r>
              <w:t>Начальник монтажно- механического цеха</w:t>
            </w:r>
          </w:p>
          <w:p w:rsidR="00DE64D5" w:rsidRPr="00063DF1" w:rsidRDefault="00DE64D5" w:rsidP="00DE64D5">
            <w:pPr>
              <w:pStyle w:val="aa"/>
            </w:pPr>
            <w:r w:rsidRPr="00732BC3">
              <w:rPr>
                <w:color w:val="000000" w:themeColor="text1"/>
              </w:rPr>
              <w:t xml:space="preserve">Начальник отдела </w:t>
            </w:r>
            <w:r>
              <w:rPr>
                <w:color w:val="000000" w:themeColor="text1"/>
              </w:rPr>
              <w:t>охраны труда, промышленной и экологической безопасности ПРЭБ</w:t>
            </w:r>
          </w:p>
        </w:tc>
        <w:tc>
          <w:tcPr>
            <w:tcW w:w="1315" w:type="dxa"/>
            <w:vAlign w:val="center"/>
          </w:tcPr>
          <w:p w:rsidR="00DE64D5" w:rsidRPr="00063DF1" w:rsidRDefault="00DE64D5" w:rsidP="00DE64D5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lastRenderedPageBreak/>
              <w:t>16.04-Подт. Электросварщик ручной сварки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уровня воздействия химического фактора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B93F8D" w:rsidRDefault="00B93F8D" w:rsidP="00B93F8D">
            <w:pPr>
              <w:pStyle w:val="aa"/>
            </w:pPr>
            <w:r>
              <w:t>Начальник монтажно- механического цеха</w:t>
            </w:r>
          </w:p>
          <w:p w:rsidR="00B93F8D" w:rsidRPr="00063DF1" w:rsidRDefault="00B93F8D" w:rsidP="00B93F8D">
            <w:pPr>
              <w:pStyle w:val="aa"/>
            </w:pPr>
            <w:r w:rsidRPr="00732BC3">
              <w:rPr>
                <w:color w:val="000000" w:themeColor="text1"/>
              </w:rPr>
              <w:t xml:space="preserve">Начальник отдела </w:t>
            </w:r>
            <w:r>
              <w:rPr>
                <w:color w:val="000000" w:themeColor="text1"/>
              </w:rPr>
              <w:t>охраны труда, промышленной и экологической безопасности ПРЭБ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DE64D5" w:rsidRPr="00AF49A3" w:rsidTr="002A4288">
        <w:trPr>
          <w:jc w:val="center"/>
        </w:trPr>
        <w:tc>
          <w:tcPr>
            <w:tcW w:w="3049" w:type="dxa"/>
            <w:vAlign w:val="center"/>
          </w:tcPr>
          <w:p w:rsidR="00DE64D5" w:rsidRDefault="00DE64D5" w:rsidP="00DE64D5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DE64D5" w:rsidRDefault="00DE64D5" w:rsidP="00DE64D5">
            <w:pPr>
              <w:pStyle w:val="aa"/>
            </w:pPr>
            <w:r>
              <w:t>УФ-излучение: Использовать защитный щиток или шлем со специальными стеклами-светофильтрами.</w:t>
            </w:r>
          </w:p>
        </w:tc>
        <w:tc>
          <w:tcPr>
            <w:tcW w:w="2126" w:type="dxa"/>
            <w:vAlign w:val="center"/>
          </w:tcPr>
          <w:p w:rsidR="00DE64D5" w:rsidRDefault="00DE64D5" w:rsidP="00DE64D5">
            <w:pPr>
              <w:pStyle w:val="aa"/>
            </w:pPr>
            <w:r>
              <w:t xml:space="preserve">Снижение уровня воздействия ультрафиолетового излучения </w:t>
            </w:r>
          </w:p>
        </w:tc>
        <w:tc>
          <w:tcPr>
            <w:tcW w:w="2126" w:type="dxa"/>
            <w:vAlign w:val="center"/>
          </w:tcPr>
          <w:p w:rsidR="00DE64D5" w:rsidRPr="00063DF1" w:rsidRDefault="00DE64D5" w:rsidP="00DE64D5">
            <w:pPr>
              <w:pStyle w:val="aa"/>
            </w:pPr>
            <w:r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DE64D5" w:rsidRDefault="00DE64D5" w:rsidP="00DE64D5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DE64D5" w:rsidRDefault="00DE64D5" w:rsidP="00DE64D5">
            <w:pPr>
              <w:pStyle w:val="aa"/>
            </w:pPr>
            <w:r>
              <w:t>Начальник монтажно- механического цеха</w:t>
            </w:r>
          </w:p>
          <w:p w:rsidR="00DE64D5" w:rsidRPr="00063DF1" w:rsidRDefault="00DE64D5" w:rsidP="00DE64D5">
            <w:pPr>
              <w:pStyle w:val="aa"/>
            </w:pPr>
            <w:r w:rsidRPr="00732BC3">
              <w:rPr>
                <w:color w:val="000000" w:themeColor="text1"/>
              </w:rPr>
              <w:t xml:space="preserve">Начальник отдела </w:t>
            </w:r>
            <w:r>
              <w:rPr>
                <w:color w:val="000000" w:themeColor="text1"/>
              </w:rPr>
              <w:t>охраны труда, промышленной и экологической безопасности ПРЭБ</w:t>
            </w:r>
          </w:p>
        </w:tc>
        <w:tc>
          <w:tcPr>
            <w:tcW w:w="1315" w:type="dxa"/>
            <w:vAlign w:val="center"/>
          </w:tcPr>
          <w:p w:rsidR="00DE64D5" w:rsidRPr="00063DF1" w:rsidRDefault="00DE64D5" w:rsidP="00DE64D5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20.04-Подт. Машинист крана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отдыха.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шума. 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21.04-Подт. Транспортировщик</w:t>
            </w:r>
          </w:p>
        </w:tc>
        <w:tc>
          <w:tcPr>
            <w:tcW w:w="2900" w:type="dxa"/>
            <w:vAlign w:val="center"/>
          </w:tcPr>
          <w:p w:rsidR="00B93F8D" w:rsidRPr="00084AD8" w:rsidRDefault="00B93F8D" w:rsidP="00B93F8D">
            <w:pPr>
              <w:pStyle w:val="aa"/>
            </w:pPr>
            <w:r w:rsidRPr="00084AD8">
              <w:t>Тяжесть: Погрузку и разгрузку тяжёлых грузов производить с помощью погрузочных средств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26.04-Подт. Слесарь-судоремонтник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монтажно-механического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05. Участок деревообработки и ремонтных работ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3294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04.05-Подт. Плотник судовой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Default="00B93F8D" w:rsidP="00B93F8D">
            <w:pPr>
              <w:pStyle w:val="aa"/>
            </w:pPr>
            <w:r>
              <w:t>Начальник участка деревообработки и ремонтных работ</w:t>
            </w:r>
          </w:p>
          <w:p w:rsidR="00B93F8D" w:rsidRPr="00063DF1" w:rsidRDefault="00B93F8D" w:rsidP="00B93F8D">
            <w:pPr>
              <w:pStyle w:val="aa"/>
            </w:pP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участка деревообработки и ремонтных работ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05.05-Подт. Столяр судовой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участка деревообработки и ремонтных работ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участка деревообработки и ремонтных работ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06.05-Подт. Маляр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уровня воздействия химического фактора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B93F8D" w:rsidRDefault="00B93F8D" w:rsidP="00B93F8D">
            <w:pPr>
              <w:pStyle w:val="aa"/>
            </w:pPr>
            <w:r>
              <w:t>Начальник участка деревообработки и ремонтных работ</w:t>
            </w:r>
          </w:p>
          <w:p w:rsidR="00B93F8D" w:rsidRPr="00063DF1" w:rsidRDefault="00B93F8D" w:rsidP="00B93F8D">
            <w:pPr>
              <w:pStyle w:val="aa"/>
            </w:pPr>
            <w:r w:rsidRPr="00732BC3">
              <w:rPr>
                <w:color w:val="000000" w:themeColor="text1"/>
              </w:rPr>
              <w:t xml:space="preserve">Начальник отдела </w:t>
            </w:r>
            <w:r>
              <w:rPr>
                <w:color w:val="000000" w:themeColor="text1"/>
              </w:rPr>
              <w:t>охраны труда, промышленной и экологической безопасности ПРЭБ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Аэрозоли ПФД: Использовать эффективные СИЗОД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уровня воздействия АПФД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B93F8D" w:rsidRDefault="00B93F8D" w:rsidP="00B93F8D">
            <w:pPr>
              <w:pStyle w:val="aa"/>
            </w:pPr>
            <w:r>
              <w:t>Начальник участка деревообработки и ремонтных работ</w:t>
            </w:r>
          </w:p>
          <w:p w:rsidR="00B93F8D" w:rsidRPr="00063DF1" w:rsidRDefault="00B93F8D" w:rsidP="00B93F8D">
            <w:pPr>
              <w:pStyle w:val="aa"/>
            </w:pPr>
            <w:r w:rsidRPr="00732BC3">
              <w:rPr>
                <w:color w:val="000000" w:themeColor="text1"/>
              </w:rPr>
              <w:t xml:space="preserve">Начальник отдела </w:t>
            </w:r>
            <w:r>
              <w:rPr>
                <w:color w:val="000000" w:themeColor="text1"/>
              </w:rPr>
              <w:t>охраны труда, промышленной и экологической безопасности ПРЭБ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участка деревообработки и ремонтных работ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07.05-Подт. Маляр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уровня воздействия химического фактора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B93F8D" w:rsidRDefault="00B93F8D" w:rsidP="00B93F8D">
            <w:pPr>
              <w:pStyle w:val="aa"/>
            </w:pPr>
            <w:r>
              <w:t>Начальник участка деревообработки и ремонтных работ</w:t>
            </w:r>
          </w:p>
          <w:p w:rsidR="00B93F8D" w:rsidRPr="00063DF1" w:rsidRDefault="00B93F8D" w:rsidP="00B93F8D">
            <w:pPr>
              <w:pStyle w:val="aa"/>
            </w:pPr>
            <w:r w:rsidRPr="00732BC3">
              <w:rPr>
                <w:color w:val="000000" w:themeColor="text1"/>
              </w:rPr>
              <w:t xml:space="preserve">Начальник отдела </w:t>
            </w:r>
            <w:r>
              <w:rPr>
                <w:color w:val="000000" w:themeColor="text1"/>
              </w:rPr>
              <w:t>охраны труда, промышленной и экологической безопасности ПРЭБ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участка деревообработки и ремонтных работ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09.05-Подт. Рабочий береговой</w:t>
            </w:r>
          </w:p>
        </w:tc>
        <w:tc>
          <w:tcPr>
            <w:tcW w:w="2900" w:type="dxa"/>
            <w:vAlign w:val="center"/>
          </w:tcPr>
          <w:p w:rsidR="00B93F8D" w:rsidRPr="00084AD8" w:rsidRDefault="00B93F8D" w:rsidP="00B93F8D">
            <w:pPr>
              <w:pStyle w:val="aa"/>
            </w:pPr>
            <w:r w:rsidRPr="00084AD8">
              <w:t>Тяжесть: Транспортировку мешков с цементом для приготовления бетона производить на двухколёсной тележке.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Организовать до 1.07.2022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участка деревообработки и ремонтных работ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10.05-Подт. Наладчик деревообрабатывающего оборудования</w:t>
            </w:r>
          </w:p>
        </w:tc>
        <w:tc>
          <w:tcPr>
            <w:tcW w:w="2900" w:type="dxa"/>
            <w:vAlign w:val="center"/>
          </w:tcPr>
          <w:p w:rsidR="00B93F8D" w:rsidRPr="00084AD8" w:rsidRDefault="00B93F8D" w:rsidP="00B93F8D">
            <w:pPr>
              <w:pStyle w:val="aa"/>
            </w:pPr>
            <w:r w:rsidRPr="00084AD8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участка деревообработки и ремонтных работ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11.05-Подт. Подсобный рабочий</w:t>
            </w:r>
          </w:p>
        </w:tc>
        <w:tc>
          <w:tcPr>
            <w:tcW w:w="2900" w:type="dxa"/>
            <w:vAlign w:val="center"/>
          </w:tcPr>
          <w:p w:rsidR="00B93F8D" w:rsidRPr="00084AD8" w:rsidRDefault="00B93F8D" w:rsidP="00B93F8D">
            <w:pPr>
              <w:pStyle w:val="aa"/>
            </w:pPr>
            <w:r w:rsidRPr="00084AD8">
              <w:t>Тяжесть: Организовать на складе хранения лакокрасочных материалов расфасовку краски в более мелкую тару, для достижения веса допустимого для переноски тяжести до 20 кг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постоянно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участка деревообработки и ремонтных работ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rPr>
                <w:i/>
              </w:rPr>
            </w:pPr>
            <w:r>
              <w:rPr>
                <w:i/>
              </w:rPr>
              <w:t xml:space="preserve">06. Цех технической эксплуатации флота 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3294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22.06-Подт. Рабочий береговой</w:t>
            </w:r>
          </w:p>
        </w:tc>
        <w:tc>
          <w:tcPr>
            <w:tcW w:w="2900" w:type="dxa"/>
            <w:vAlign w:val="center"/>
          </w:tcPr>
          <w:p w:rsidR="00B93F8D" w:rsidRPr="00084AD8" w:rsidRDefault="00B93F8D" w:rsidP="00B93F8D">
            <w:pPr>
              <w:pStyle w:val="aa"/>
            </w:pPr>
            <w:r w:rsidRPr="00084AD8">
              <w:t>Тяжесть: Перевозку грузов из инструментальной кладовой ЦТЭФ осуществлять с помощью ручной тележки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277942" w:rsidRDefault="00277942" w:rsidP="00B93F8D">
            <w:pPr>
              <w:pStyle w:val="aa"/>
            </w:pPr>
            <w:r>
              <w:t xml:space="preserve">Организовать до </w:t>
            </w:r>
          </w:p>
          <w:p w:rsidR="00B93F8D" w:rsidRPr="00063DF1" w:rsidRDefault="00277942" w:rsidP="00B93F8D">
            <w:pPr>
              <w:pStyle w:val="aa"/>
            </w:pPr>
            <w:r>
              <w:t>1.11</w:t>
            </w:r>
            <w:r w:rsidR="00B93F8D">
              <w:t xml:space="preserve"> 2022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lastRenderedPageBreak/>
              <w:t xml:space="preserve">Начальник цеха технической эксплуатации флота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25.06-Подт. Слесарь-ремонтник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 xml:space="preserve">Начальник цеха технической эксплуатации флота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rPr>
                <w:i/>
              </w:rPr>
            </w:pPr>
            <w:r>
              <w:rPr>
                <w:i/>
              </w:rPr>
              <w:t>07. Береговой производственный участок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3294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07.07-Подт. Механик по судовым системам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 xml:space="preserve">Начальник берегового производственного участка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22.07-Подт. Аккумуляторщик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 xml:space="preserve">Начальник берегового производственного участка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rPr>
                <w:i/>
              </w:rPr>
            </w:pPr>
            <w:r>
              <w:rPr>
                <w:i/>
              </w:rPr>
              <w:t>Участок по ремонту и обкатке ДВС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3294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13.07-Подт. Слесарь-судоремонтник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 xml:space="preserve">Начальник берегового производственного участка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rPr>
                <w:i/>
              </w:rPr>
            </w:pPr>
            <w:r>
              <w:rPr>
                <w:i/>
              </w:rPr>
              <w:t>Участок по ремонту топливной аппаратуры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3294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15.07-Подт. Слесарь-судоремонтник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 xml:space="preserve">Начальник берегового производственного участка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rPr>
                <w:i/>
              </w:rPr>
            </w:pPr>
            <w:r>
              <w:rPr>
                <w:i/>
              </w:rPr>
              <w:t>Участок по ремонту и обслуживанию турбонагнетателей и навесного оборудования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3294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16.07-Подт. Слесарь-судоремонтник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 xml:space="preserve">Начальник берегового производственного участка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Участок по ремонту и обслуживанию берегового электрооборудования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3294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rPr>
                <w:i/>
              </w:rPr>
            </w:pPr>
            <w:r>
              <w:rPr>
                <w:i/>
              </w:rPr>
              <w:t>09. Ремонтно-механический цех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3294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07.09-Подт. Токарь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08.09-Подт. Токарь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09.09-Подт. Токарь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10.09-Подт. Токарь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12.09-Подт. Фрезеровщик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13.09-Подт. Шлифовщик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14.09-Подт. Электрогазосварщик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DE64D5" w:rsidRPr="00AF49A3" w:rsidTr="002A4288">
        <w:trPr>
          <w:jc w:val="center"/>
        </w:trPr>
        <w:tc>
          <w:tcPr>
            <w:tcW w:w="3049" w:type="dxa"/>
            <w:vAlign w:val="center"/>
          </w:tcPr>
          <w:p w:rsidR="00DE64D5" w:rsidRDefault="00DE64D5" w:rsidP="00DE64D5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DE64D5" w:rsidRDefault="00DE64D5" w:rsidP="00DE64D5">
            <w:pPr>
              <w:pStyle w:val="aa"/>
            </w:pPr>
            <w:r>
              <w:t>УФ-излучение: Использовать защитный щиток или шлем со специальными стеклами-светофильтрами.</w:t>
            </w:r>
          </w:p>
        </w:tc>
        <w:tc>
          <w:tcPr>
            <w:tcW w:w="2126" w:type="dxa"/>
            <w:vAlign w:val="center"/>
          </w:tcPr>
          <w:p w:rsidR="00DE64D5" w:rsidRDefault="00DE64D5" w:rsidP="00DE64D5">
            <w:pPr>
              <w:pStyle w:val="aa"/>
            </w:pPr>
            <w:r>
              <w:t xml:space="preserve">Снижение уровня воздействия ультрафиолетового излучения </w:t>
            </w:r>
          </w:p>
        </w:tc>
        <w:tc>
          <w:tcPr>
            <w:tcW w:w="2126" w:type="dxa"/>
            <w:vAlign w:val="center"/>
          </w:tcPr>
          <w:p w:rsidR="00DE64D5" w:rsidRPr="00063DF1" w:rsidRDefault="00DE64D5" w:rsidP="00DE64D5">
            <w:pPr>
              <w:pStyle w:val="aa"/>
            </w:pPr>
            <w:r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DE64D5" w:rsidRDefault="00DE64D5" w:rsidP="00DE64D5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DE64D5" w:rsidRDefault="00DE64D5" w:rsidP="00DE64D5">
            <w:pPr>
              <w:pStyle w:val="aa"/>
            </w:pPr>
            <w:r>
              <w:t>Старший мастер ремонтно- механического цеха</w:t>
            </w:r>
          </w:p>
          <w:p w:rsidR="00DE64D5" w:rsidRPr="00063DF1" w:rsidRDefault="00DE64D5" w:rsidP="00DE64D5">
            <w:pPr>
              <w:pStyle w:val="aa"/>
            </w:pPr>
            <w:r w:rsidRPr="00732BC3">
              <w:rPr>
                <w:color w:val="000000" w:themeColor="text1"/>
              </w:rPr>
              <w:lastRenderedPageBreak/>
              <w:t xml:space="preserve">Начальник отдела </w:t>
            </w:r>
            <w:r>
              <w:rPr>
                <w:color w:val="000000" w:themeColor="text1"/>
              </w:rPr>
              <w:t>охраны труда, промышленной и экологической безопасности ПРЭБ</w:t>
            </w:r>
          </w:p>
        </w:tc>
        <w:tc>
          <w:tcPr>
            <w:tcW w:w="1315" w:type="dxa"/>
            <w:vAlign w:val="center"/>
          </w:tcPr>
          <w:p w:rsidR="00DE64D5" w:rsidRPr="00063DF1" w:rsidRDefault="00DE64D5" w:rsidP="00DE64D5">
            <w:pPr>
              <w:pStyle w:val="aa"/>
            </w:pPr>
            <w:r>
              <w:lastRenderedPageBreak/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15.09-Подт. Слесарь-инструментальщик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уровня воздействия химического фактора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материально- технического снабжения ООО «Норникель –ЕРП»</w:t>
            </w:r>
          </w:p>
          <w:p w:rsidR="00B93F8D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  <w:p w:rsidR="00B93F8D" w:rsidRPr="00063DF1" w:rsidRDefault="00B93F8D" w:rsidP="00B93F8D">
            <w:pPr>
              <w:pStyle w:val="aa"/>
            </w:pPr>
            <w:r w:rsidRPr="00732BC3">
              <w:rPr>
                <w:color w:val="000000" w:themeColor="text1"/>
              </w:rPr>
              <w:t xml:space="preserve">Начальник отдела </w:t>
            </w:r>
            <w:r>
              <w:rPr>
                <w:color w:val="000000" w:themeColor="text1"/>
              </w:rPr>
              <w:t>охраны труда, промышленной и экологической безопасности ПРЭБ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18.09-Подт. Слесарь-ремонтник (технологическая бригада)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20.09-Подт. Слесарь-ремонтник (крановая бригада)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22.09-Подт. Слесарь-ремонтник (бригада трубопроводного хозяйства)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ремонтно- механического цеха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rPr>
                <w:i/>
              </w:rPr>
            </w:pPr>
            <w:r>
              <w:rPr>
                <w:i/>
              </w:rPr>
              <w:t>10. Энергоцех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3294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04.10-Подт. Машинист (кочегар) котельной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энергоцех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06.10-Подт. Машинист энергоблока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энергоцех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lastRenderedPageBreak/>
              <w:t>09.10-Подт. Машинист компрессорной установки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энергоцех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rPr>
                <w:i/>
              </w:rPr>
            </w:pPr>
            <w:r>
              <w:rPr>
                <w:i/>
              </w:rPr>
              <w:t>11. Автогараж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3294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15.11-Подт. Водитель вездехода ГАЗ-34039 8215КТ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гаража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Pr="00AE5F00" w:rsidRDefault="00B93F8D" w:rsidP="00B93F8D">
            <w:pPr>
              <w:pStyle w:val="aa"/>
            </w:pPr>
            <w:r w:rsidRPr="00AE5F00">
              <w:t>Вибрация(общ): Инициировать изменения в приказ о внесении дополнительных перерывов работникам, имеющим класс условий труда 3.1и выше по уровню воздействия работников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>в течение месяца после утверждения отчёта по СОУТ</w:t>
            </w:r>
          </w:p>
          <w:p w:rsidR="00B93F8D" w:rsidRPr="00063DF1" w:rsidRDefault="00B93F8D" w:rsidP="00B93F8D">
            <w:pPr>
              <w:pStyle w:val="aa"/>
            </w:pPr>
            <w:r>
              <w:t>создать локальный нормативный документ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 xml:space="preserve">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16.11-Подт. Машинист экскаватора H 210W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гаража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Pr="00AE5F00" w:rsidRDefault="00B93F8D" w:rsidP="00B93F8D">
            <w:pPr>
              <w:pStyle w:val="aa"/>
            </w:pPr>
            <w:r w:rsidRPr="00AE5F00">
              <w:t>Вибрация(общ): Инициировать изменения в приказ о внесении дополнительных перерывов работникам, имеющим класс условий труда 3.1и выше по уровню воздействия работников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>в течение месяца после утверждения отчёта по СОУТ</w:t>
            </w:r>
          </w:p>
          <w:p w:rsidR="00B93F8D" w:rsidRPr="00063DF1" w:rsidRDefault="00B93F8D" w:rsidP="00B93F8D">
            <w:pPr>
              <w:pStyle w:val="aa"/>
            </w:pPr>
            <w:r>
              <w:t>создать локальный нормативный документ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 xml:space="preserve">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17.11-Подт. Водитель погрузчика Н 600XL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гаража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18.11-Подт. Водитель погрузчика В-140 6247 КС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гаража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Pr="00AE5F00" w:rsidRDefault="00B93F8D" w:rsidP="00B93F8D">
            <w:pPr>
              <w:pStyle w:val="aa"/>
            </w:pPr>
            <w:r w:rsidRPr="00AE5F00">
              <w:t xml:space="preserve">Вибрация(общ): Инициировать изменения в приказ о внесении дополнительных перерывов работникам, имеющим класс условий труда 3.1и выше по </w:t>
            </w:r>
            <w:r w:rsidRPr="00AE5F00">
              <w:lastRenderedPageBreak/>
              <w:t>уровню воздействия работников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lastRenderedPageBreak/>
              <w:t xml:space="preserve">Снижение времени воздействия вибрации 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>в течение месяца после утверждения отчёта по СОУТ</w:t>
            </w:r>
          </w:p>
          <w:p w:rsidR="00B93F8D" w:rsidRPr="00063DF1" w:rsidRDefault="00B93F8D" w:rsidP="00B93F8D">
            <w:pPr>
              <w:pStyle w:val="aa"/>
            </w:pPr>
            <w:r>
              <w:t>создать локальный нормативный документ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 xml:space="preserve">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21.11-Подт. Тракторист К-700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гаража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22.11-Подт. Тракторист МТЗ-80 1240 ХТ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гаража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Pr="00AE5F00" w:rsidRDefault="00B93F8D" w:rsidP="00B93F8D">
            <w:pPr>
              <w:pStyle w:val="aa"/>
            </w:pPr>
            <w:r w:rsidRPr="00AE5F00">
              <w:t>Вибрация(общ): Инициировать изменения в приказ о внесении дополнительных перерывов работникам, имеющим класс условий труда 3.1и выше по уровню воздействия работников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>в течение месяца после утверждения отчёта по СОУТ</w:t>
            </w:r>
          </w:p>
          <w:p w:rsidR="00B93F8D" w:rsidRPr="00063DF1" w:rsidRDefault="00B93F8D" w:rsidP="00B93F8D">
            <w:pPr>
              <w:pStyle w:val="aa"/>
            </w:pPr>
            <w:r>
              <w:t>создать локальный нормативный документ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 xml:space="preserve">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23.11-Подт. Тракторист МТЗ-82.1 1775 ХК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гаража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Pr="00AE5F00" w:rsidRDefault="00B93F8D" w:rsidP="00B93F8D">
            <w:pPr>
              <w:pStyle w:val="aa"/>
            </w:pPr>
            <w:r w:rsidRPr="00AE5F00">
              <w:t>Вибрация(общ): Инициировать изменения в приказ о внесении дополнительных перерывов работникам, имеющим класс условий труда 3.1и выше по уровню воздействия работников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>в течение месяца после утверждения отчёта по СОУТ</w:t>
            </w:r>
          </w:p>
          <w:p w:rsidR="00B93F8D" w:rsidRPr="00063DF1" w:rsidRDefault="00B93F8D" w:rsidP="00B93F8D">
            <w:pPr>
              <w:pStyle w:val="aa"/>
            </w:pPr>
            <w:r>
              <w:t>создать локальный нормативный документ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 xml:space="preserve">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26.11-Подт. Тракторист МТЗ-82 1244 ХТ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Начальник гаража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Default="00B93F8D" w:rsidP="00B93F8D">
            <w:pPr>
              <w:pStyle w:val="aa"/>
              <w:jc w:val="left"/>
            </w:pPr>
          </w:p>
        </w:tc>
        <w:tc>
          <w:tcPr>
            <w:tcW w:w="2900" w:type="dxa"/>
            <w:vAlign w:val="center"/>
          </w:tcPr>
          <w:p w:rsidR="00B93F8D" w:rsidRPr="00AE5F00" w:rsidRDefault="00B93F8D" w:rsidP="00B93F8D">
            <w:pPr>
              <w:pStyle w:val="aa"/>
            </w:pPr>
            <w:r w:rsidRPr="00AE5F00">
              <w:t>Вибрация(общ): Инициировать изменения в приказ о внесении дополнительных перерывов работникам, имеющим класс условий труда 3.1и выше по уровню воздействия работников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вибрации 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>в течение месяца после утверждения отчёта по СОУТ</w:t>
            </w:r>
          </w:p>
          <w:p w:rsidR="00B93F8D" w:rsidRPr="00063DF1" w:rsidRDefault="00B93F8D" w:rsidP="00B93F8D">
            <w:pPr>
              <w:pStyle w:val="aa"/>
            </w:pPr>
            <w:r>
              <w:t>создать локальный нормативный документ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 xml:space="preserve"> 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rPr>
                <w:i/>
              </w:rPr>
            </w:pPr>
            <w:r>
              <w:rPr>
                <w:i/>
              </w:rPr>
              <w:t>12. Кислородная станция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3294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lastRenderedPageBreak/>
              <w:t>02.12-Подт. Аппаратчик воздухоразделения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кислородной станции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AF49A3" w:rsidTr="002A4288">
        <w:trPr>
          <w:jc w:val="center"/>
        </w:trPr>
        <w:tc>
          <w:tcPr>
            <w:tcW w:w="3049" w:type="dxa"/>
            <w:vAlign w:val="center"/>
          </w:tcPr>
          <w:p w:rsidR="00B93F8D" w:rsidRPr="00245542" w:rsidRDefault="00B93F8D" w:rsidP="00B93F8D">
            <w:pPr>
              <w:pStyle w:val="aa"/>
              <w:jc w:val="left"/>
            </w:pPr>
            <w:r>
              <w:t>03.12-Подт. Машинист компрессорной установки</w:t>
            </w:r>
          </w:p>
        </w:tc>
        <w:tc>
          <w:tcPr>
            <w:tcW w:w="2900" w:type="dxa"/>
            <w:vAlign w:val="center"/>
          </w:tcPr>
          <w:p w:rsidR="00B93F8D" w:rsidRDefault="00B93F8D" w:rsidP="00B93F8D">
            <w:pPr>
              <w:pStyle w:val="aa"/>
            </w:pPr>
            <w:r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Default="00B93F8D" w:rsidP="00B93F8D">
            <w:pPr>
              <w:pStyle w:val="aa"/>
            </w:pPr>
            <w:r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Default="00B93F8D" w:rsidP="00B93F8D">
            <w:pPr>
              <w:pStyle w:val="aa"/>
            </w:pPr>
            <w:r>
              <w:t>Управление по персоналу и социальной политике ООО «Норникель –ЕРП»</w:t>
            </w:r>
          </w:p>
          <w:p w:rsidR="00B93F8D" w:rsidRPr="00063DF1" w:rsidRDefault="00B93F8D" w:rsidP="00B93F8D">
            <w:pPr>
              <w:pStyle w:val="aa"/>
            </w:pPr>
            <w:r>
              <w:t>Старший мастер кислородной станции</w:t>
            </w:r>
          </w:p>
        </w:tc>
        <w:tc>
          <w:tcPr>
            <w:tcW w:w="1315" w:type="dxa"/>
            <w:vAlign w:val="center"/>
          </w:tcPr>
          <w:p w:rsidR="00B93F8D" w:rsidRPr="00063DF1" w:rsidRDefault="00B93F8D" w:rsidP="00B93F8D">
            <w:pPr>
              <w:pStyle w:val="aa"/>
            </w:pPr>
            <w:r>
              <w:t>выполняется</w:t>
            </w:r>
          </w:p>
        </w:tc>
      </w:tr>
      <w:tr w:rsidR="00B93F8D" w:rsidRPr="00645490" w:rsidTr="002A4288">
        <w:trPr>
          <w:jc w:val="center"/>
        </w:trPr>
        <w:tc>
          <w:tcPr>
            <w:tcW w:w="3049" w:type="dxa"/>
            <w:vAlign w:val="center"/>
          </w:tcPr>
          <w:p w:rsidR="00B93F8D" w:rsidRPr="00645490" w:rsidRDefault="00B93F8D" w:rsidP="00B93F8D">
            <w:pPr>
              <w:pStyle w:val="aa"/>
              <w:jc w:val="left"/>
            </w:pPr>
            <w:r w:rsidRPr="00645490">
              <w:t>04.12-Подт. Слесарь-ремонтник</w:t>
            </w:r>
          </w:p>
        </w:tc>
        <w:tc>
          <w:tcPr>
            <w:tcW w:w="2900" w:type="dxa"/>
            <w:vAlign w:val="center"/>
          </w:tcPr>
          <w:p w:rsidR="00B93F8D" w:rsidRPr="00645490" w:rsidRDefault="00B93F8D" w:rsidP="00B93F8D">
            <w:pPr>
              <w:pStyle w:val="aa"/>
            </w:pPr>
            <w:r w:rsidRPr="00645490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:rsidR="00B93F8D" w:rsidRPr="00645490" w:rsidRDefault="00B93F8D" w:rsidP="00B93F8D">
            <w:pPr>
              <w:pStyle w:val="aa"/>
            </w:pPr>
            <w:r w:rsidRPr="00645490">
              <w:t xml:space="preserve">Снижение времени воздействия шума </w:t>
            </w:r>
          </w:p>
        </w:tc>
        <w:tc>
          <w:tcPr>
            <w:tcW w:w="2126" w:type="dxa"/>
            <w:vAlign w:val="center"/>
          </w:tcPr>
          <w:p w:rsidR="00B93F8D" w:rsidRPr="00645490" w:rsidRDefault="00B93F8D" w:rsidP="00B93F8D">
            <w:pPr>
              <w:pStyle w:val="aa"/>
            </w:pPr>
            <w:r w:rsidRPr="00645490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:rsidR="00B93F8D" w:rsidRPr="00645490" w:rsidRDefault="00B93F8D" w:rsidP="00B93F8D">
            <w:pPr>
              <w:pStyle w:val="aa"/>
            </w:pPr>
            <w:r w:rsidRPr="00645490">
              <w:t>Управление по персоналу и социальной политике ООО «Норникель –ЕРП»</w:t>
            </w:r>
          </w:p>
          <w:p w:rsidR="00B93F8D" w:rsidRPr="00645490" w:rsidRDefault="00B93F8D" w:rsidP="00B93F8D">
            <w:pPr>
              <w:pStyle w:val="aa"/>
            </w:pPr>
            <w:r w:rsidRPr="00645490">
              <w:t>Старший мастер кислородной станции</w:t>
            </w:r>
          </w:p>
        </w:tc>
        <w:tc>
          <w:tcPr>
            <w:tcW w:w="1315" w:type="dxa"/>
            <w:vAlign w:val="center"/>
          </w:tcPr>
          <w:p w:rsidR="00B93F8D" w:rsidRPr="00645490" w:rsidRDefault="00B93F8D" w:rsidP="00B93F8D">
            <w:pPr>
              <w:pStyle w:val="aa"/>
            </w:pPr>
            <w:r w:rsidRPr="00645490">
              <w:t>выполняется</w:t>
            </w:r>
          </w:p>
        </w:tc>
      </w:tr>
    </w:tbl>
    <w:p w:rsidR="00DB70BA" w:rsidRPr="00645490" w:rsidRDefault="00DB70BA" w:rsidP="00DB70BA">
      <w:pPr>
        <w:rPr>
          <w:sz w:val="22"/>
        </w:rPr>
      </w:pPr>
    </w:p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0A5D32">
        <w:rPr>
          <w:rStyle w:val="a9"/>
        </w:rPr>
        <w:t>12</w:t>
      </w:r>
      <w:r w:rsidR="00245542">
        <w:rPr>
          <w:rStyle w:val="a9"/>
        </w:rPr>
        <w:t>.0</w:t>
      </w:r>
      <w:r w:rsidR="000A5D32">
        <w:rPr>
          <w:rStyle w:val="a9"/>
        </w:rPr>
        <w:t>4</w:t>
      </w:r>
      <w:r w:rsidR="00245542">
        <w:rPr>
          <w:rStyle w:val="a9"/>
        </w:rPr>
        <w:t>.2022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45542" w:rsidP="009D6532">
            <w:pPr>
              <w:pStyle w:val="aa"/>
            </w:pPr>
            <w:r>
              <w:t>Заместитель генерального директора по производству - Исполнительный директор АО "ЕРП"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45542" w:rsidP="009D6532">
            <w:pPr>
              <w:pStyle w:val="aa"/>
            </w:pPr>
            <w:r>
              <w:t>Грудинов Е.Е.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245542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24554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24554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45542" w:rsidP="009D6532">
            <w:pPr>
              <w:pStyle w:val="aa"/>
            </w:pPr>
            <w:r>
              <w:t>Начальник Производственно-технического управления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45542" w:rsidP="009D6532">
            <w:pPr>
              <w:pStyle w:val="aa"/>
            </w:pPr>
            <w:r>
              <w:t>Мельников А.В.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24554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245542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245542" w:rsidRPr="00245542" w:rsidTr="0024554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  <w:r>
              <w:t>Заместитель генерального директора по персоналу и социальной политике – Начальник управления ООО «Норникель – 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</w:tr>
      <w:tr w:rsidR="00245542" w:rsidRPr="00245542" w:rsidTr="0024554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(дата)</w:t>
            </w:r>
          </w:p>
        </w:tc>
      </w:tr>
      <w:tr w:rsidR="00245542" w:rsidRPr="00245542" w:rsidTr="0024554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  <w:r>
              <w:t>Главный юрисконсульт группы общих правовых вопросов ООО "Норникель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  <w:r>
              <w:t>Балдицына Ю.В.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</w:tr>
      <w:tr w:rsidR="00245542" w:rsidRPr="00245542" w:rsidTr="0024554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(дата)</w:t>
            </w:r>
          </w:p>
        </w:tc>
      </w:tr>
      <w:tr w:rsidR="00245542" w:rsidRPr="00245542" w:rsidTr="0024554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  <w:r>
              <w:lastRenderedPageBreak/>
              <w:t>Начальник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</w:tr>
      <w:tr w:rsidR="00245542" w:rsidRPr="00245542" w:rsidTr="0024554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(дата)</w:t>
            </w:r>
          </w:p>
        </w:tc>
      </w:tr>
      <w:tr w:rsidR="00245542" w:rsidRPr="00245542" w:rsidTr="0024554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  <w: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</w:tr>
      <w:tr w:rsidR="00245542" w:rsidRPr="00245542" w:rsidTr="0024554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(дата)</w:t>
            </w:r>
          </w:p>
        </w:tc>
      </w:tr>
      <w:tr w:rsidR="00245542" w:rsidRPr="00245542" w:rsidTr="0024554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  <w:r>
              <w:t>Председатель Енисейской территориальной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5542" w:rsidRPr="00245542" w:rsidRDefault="00245542" w:rsidP="009D6532">
            <w:pPr>
              <w:pStyle w:val="aa"/>
            </w:pPr>
          </w:p>
        </w:tc>
      </w:tr>
      <w:tr w:rsidR="00245542" w:rsidRPr="00245542" w:rsidTr="0024554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45542" w:rsidRPr="00245542" w:rsidRDefault="00245542" w:rsidP="009D6532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245542" w:rsidTr="00245542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245542" w:rsidRDefault="00245542" w:rsidP="00C45714">
            <w:pPr>
              <w:pStyle w:val="aa"/>
            </w:pPr>
            <w:r w:rsidRPr="00245542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245542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245542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245542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245542" w:rsidRDefault="00245542" w:rsidP="00C45714">
            <w:pPr>
              <w:pStyle w:val="aa"/>
            </w:pPr>
            <w:r w:rsidRPr="00245542">
              <w:t>Митяева Ольга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245542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245542" w:rsidRDefault="00245542" w:rsidP="00C45714">
            <w:pPr>
              <w:pStyle w:val="aa"/>
            </w:pPr>
            <w:r>
              <w:t>09.03.2022</w:t>
            </w:r>
          </w:p>
        </w:tc>
      </w:tr>
      <w:tr w:rsidR="00C45714" w:rsidRPr="00245542" w:rsidTr="00245542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245542" w:rsidRDefault="00245542" w:rsidP="00C45714">
            <w:pPr>
              <w:pStyle w:val="aa"/>
              <w:rPr>
                <w:b/>
                <w:vertAlign w:val="superscript"/>
              </w:rPr>
            </w:pPr>
            <w:r w:rsidRPr="002455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245542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245542" w:rsidRDefault="00245542" w:rsidP="00C45714">
            <w:pPr>
              <w:pStyle w:val="aa"/>
              <w:rPr>
                <w:b/>
                <w:vertAlign w:val="superscript"/>
              </w:rPr>
            </w:pPr>
            <w:r w:rsidRPr="0024554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245542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245542" w:rsidRDefault="00245542" w:rsidP="00C45714">
            <w:pPr>
              <w:pStyle w:val="aa"/>
              <w:rPr>
                <w:b/>
                <w:vertAlign w:val="superscript"/>
              </w:rPr>
            </w:pPr>
            <w:r w:rsidRPr="0024554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245542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245542" w:rsidRDefault="00245542" w:rsidP="00C45714">
            <w:pPr>
              <w:pStyle w:val="aa"/>
              <w:rPr>
                <w:vertAlign w:val="superscript"/>
              </w:rPr>
            </w:pPr>
            <w:r w:rsidRPr="00245542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footerReference w:type="default" r:id="rId7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6AB" w:rsidRPr="00245542" w:rsidRDefault="00CE46AB" w:rsidP="00245542">
      <w:r>
        <w:separator/>
      </w:r>
    </w:p>
  </w:endnote>
  <w:endnote w:type="continuationSeparator" w:id="0">
    <w:p w:rsidR="00CE46AB" w:rsidRPr="00245542" w:rsidRDefault="00CE46AB" w:rsidP="00245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3AA" w:rsidRDefault="005F13AA">
    <w:pPr>
      <w:pStyle w:val="ad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8E0E1B">
      <w:rPr>
        <w:noProof/>
      </w:rPr>
      <w:t>1</w:t>
    </w:r>
    <w:r>
      <w:rPr>
        <w:noProof/>
      </w:rPr>
      <w:fldChar w:fldCharType="end"/>
    </w:r>
  </w:p>
  <w:p w:rsidR="005F13AA" w:rsidRDefault="005F13A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6AB" w:rsidRPr="00245542" w:rsidRDefault="00CE46AB" w:rsidP="00245542">
      <w:r>
        <w:separator/>
      </w:r>
    </w:p>
  </w:footnote>
  <w:footnote w:type="continuationSeparator" w:id="0">
    <w:p w:rsidR="00CE46AB" w:rsidRPr="00245542" w:rsidRDefault="00CE46AB" w:rsidP="002455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 Акционерное общество &quot;Енисейское речное пароходство&quot; "/>
    <w:docVar w:name="doc_type" w:val="6"/>
    <w:docVar w:name="fill_date" w:val="       "/>
    <w:docVar w:name="org_guid" w:val="8E3FFA1C846F42C0942956CF49984ACE"/>
    <w:docVar w:name="org_id" w:val="73"/>
    <w:docVar w:name="org_name" w:val="     "/>
    <w:docVar w:name="pers_guids" w:val="F252B8BA0A6747539387BB229E94A276@"/>
    <w:docVar w:name="pers_snils" w:val="F252B8BA0A6747539387BB229E94A276@"/>
    <w:docVar w:name="podr_id" w:val="ceh_358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.Е."/>
    <w:docVar w:name="rbtd_name" w:val="Акционерное общество &quot;Енисейское речное пароходство&quot;"/>
    <w:docVar w:name="sv_docs" w:val="1"/>
  </w:docVars>
  <w:rsids>
    <w:rsidRoot w:val="00245542"/>
    <w:rsid w:val="00007527"/>
    <w:rsid w:val="0001776D"/>
    <w:rsid w:val="0002033E"/>
    <w:rsid w:val="0005023A"/>
    <w:rsid w:val="00056BFC"/>
    <w:rsid w:val="0007776A"/>
    <w:rsid w:val="00084AD8"/>
    <w:rsid w:val="00093D2E"/>
    <w:rsid w:val="00095536"/>
    <w:rsid w:val="000A5D32"/>
    <w:rsid w:val="000C5130"/>
    <w:rsid w:val="00105041"/>
    <w:rsid w:val="001478E4"/>
    <w:rsid w:val="001541EE"/>
    <w:rsid w:val="001652ED"/>
    <w:rsid w:val="00181B26"/>
    <w:rsid w:val="00196135"/>
    <w:rsid w:val="001A7AC3"/>
    <w:rsid w:val="001B06AD"/>
    <w:rsid w:val="001D0C67"/>
    <w:rsid w:val="001F2BBB"/>
    <w:rsid w:val="00221135"/>
    <w:rsid w:val="00237B32"/>
    <w:rsid w:val="00245542"/>
    <w:rsid w:val="002506AC"/>
    <w:rsid w:val="00253553"/>
    <w:rsid w:val="00277942"/>
    <w:rsid w:val="0028072D"/>
    <w:rsid w:val="002A4288"/>
    <w:rsid w:val="002E0363"/>
    <w:rsid w:val="00310DDF"/>
    <w:rsid w:val="00352E6B"/>
    <w:rsid w:val="00390A65"/>
    <w:rsid w:val="003A1C01"/>
    <w:rsid w:val="003A2259"/>
    <w:rsid w:val="003B68C0"/>
    <w:rsid w:val="003B6AB5"/>
    <w:rsid w:val="003C25DA"/>
    <w:rsid w:val="003C79E5"/>
    <w:rsid w:val="003F1C17"/>
    <w:rsid w:val="00437CD3"/>
    <w:rsid w:val="00442491"/>
    <w:rsid w:val="00483A6A"/>
    <w:rsid w:val="00495D50"/>
    <w:rsid w:val="004A4E26"/>
    <w:rsid w:val="004B7161"/>
    <w:rsid w:val="004C6BD0"/>
    <w:rsid w:val="004D3FF5"/>
    <w:rsid w:val="004E5CB1"/>
    <w:rsid w:val="00547088"/>
    <w:rsid w:val="005567D6"/>
    <w:rsid w:val="00556E34"/>
    <w:rsid w:val="005645F0"/>
    <w:rsid w:val="00572AE0"/>
    <w:rsid w:val="00584289"/>
    <w:rsid w:val="005C3736"/>
    <w:rsid w:val="005F13AA"/>
    <w:rsid w:val="005F64E6"/>
    <w:rsid w:val="006133B2"/>
    <w:rsid w:val="006231CA"/>
    <w:rsid w:val="00645490"/>
    <w:rsid w:val="00646B13"/>
    <w:rsid w:val="00650BC8"/>
    <w:rsid w:val="0065289A"/>
    <w:rsid w:val="00663366"/>
    <w:rsid w:val="0067226F"/>
    <w:rsid w:val="006B1B1F"/>
    <w:rsid w:val="006B3BC9"/>
    <w:rsid w:val="006D5A9C"/>
    <w:rsid w:val="006E662C"/>
    <w:rsid w:val="006F369C"/>
    <w:rsid w:val="00711631"/>
    <w:rsid w:val="00725C51"/>
    <w:rsid w:val="0075108A"/>
    <w:rsid w:val="0075255C"/>
    <w:rsid w:val="007A5FB5"/>
    <w:rsid w:val="007D2706"/>
    <w:rsid w:val="007F37E1"/>
    <w:rsid w:val="00803C39"/>
    <w:rsid w:val="0081399E"/>
    <w:rsid w:val="00820552"/>
    <w:rsid w:val="00866650"/>
    <w:rsid w:val="008855D8"/>
    <w:rsid w:val="008B4051"/>
    <w:rsid w:val="008C0968"/>
    <w:rsid w:val="008C18DA"/>
    <w:rsid w:val="008E0E1B"/>
    <w:rsid w:val="008E67AC"/>
    <w:rsid w:val="0094524C"/>
    <w:rsid w:val="00950ACC"/>
    <w:rsid w:val="009647F7"/>
    <w:rsid w:val="0098579F"/>
    <w:rsid w:val="009A1326"/>
    <w:rsid w:val="009D6532"/>
    <w:rsid w:val="009E7317"/>
    <w:rsid w:val="00A026A4"/>
    <w:rsid w:val="00A0628A"/>
    <w:rsid w:val="00A260C0"/>
    <w:rsid w:val="00A53C38"/>
    <w:rsid w:val="00A567D1"/>
    <w:rsid w:val="00AD0495"/>
    <w:rsid w:val="00AE5F00"/>
    <w:rsid w:val="00B12F45"/>
    <w:rsid w:val="00B1405F"/>
    <w:rsid w:val="00B20049"/>
    <w:rsid w:val="00B3448B"/>
    <w:rsid w:val="00B42B28"/>
    <w:rsid w:val="00B5134C"/>
    <w:rsid w:val="00B5534B"/>
    <w:rsid w:val="00B91C4F"/>
    <w:rsid w:val="00B93F8D"/>
    <w:rsid w:val="00BA306D"/>
    <w:rsid w:val="00BA560A"/>
    <w:rsid w:val="00BC4C42"/>
    <w:rsid w:val="00BD0A92"/>
    <w:rsid w:val="00BD423D"/>
    <w:rsid w:val="00C02310"/>
    <w:rsid w:val="00C0355B"/>
    <w:rsid w:val="00C36D72"/>
    <w:rsid w:val="00C408B5"/>
    <w:rsid w:val="00C40984"/>
    <w:rsid w:val="00C4211C"/>
    <w:rsid w:val="00C45714"/>
    <w:rsid w:val="00C763DC"/>
    <w:rsid w:val="00C873B2"/>
    <w:rsid w:val="00C93056"/>
    <w:rsid w:val="00CA2E96"/>
    <w:rsid w:val="00CA4499"/>
    <w:rsid w:val="00CA6DB8"/>
    <w:rsid w:val="00CB4450"/>
    <w:rsid w:val="00CD08F3"/>
    <w:rsid w:val="00CD2568"/>
    <w:rsid w:val="00CE3E72"/>
    <w:rsid w:val="00CE46AB"/>
    <w:rsid w:val="00D11966"/>
    <w:rsid w:val="00D14CB9"/>
    <w:rsid w:val="00D9757D"/>
    <w:rsid w:val="00DA0430"/>
    <w:rsid w:val="00DB70BA"/>
    <w:rsid w:val="00DC0F74"/>
    <w:rsid w:val="00DD6622"/>
    <w:rsid w:val="00DE030B"/>
    <w:rsid w:val="00DE0CEC"/>
    <w:rsid w:val="00DE64D5"/>
    <w:rsid w:val="00E074F1"/>
    <w:rsid w:val="00E17920"/>
    <w:rsid w:val="00E25119"/>
    <w:rsid w:val="00E458F1"/>
    <w:rsid w:val="00E63CF3"/>
    <w:rsid w:val="00E6742E"/>
    <w:rsid w:val="00E732DA"/>
    <w:rsid w:val="00E87A65"/>
    <w:rsid w:val="00E96182"/>
    <w:rsid w:val="00EB7BDE"/>
    <w:rsid w:val="00EC07EF"/>
    <w:rsid w:val="00EC5373"/>
    <w:rsid w:val="00EE772F"/>
    <w:rsid w:val="00F14D5C"/>
    <w:rsid w:val="00F262EE"/>
    <w:rsid w:val="00F8125A"/>
    <w:rsid w:val="00F835B0"/>
    <w:rsid w:val="00FB0BB9"/>
    <w:rsid w:val="00FC3A7D"/>
    <w:rsid w:val="00FD4EE4"/>
    <w:rsid w:val="00FD5E7D"/>
    <w:rsid w:val="00FE1B36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A062F6-760F-4D1D-9946-24644B5F8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24554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45542"/>
    <w:rPr>
      <w:sz w:val="24"/>
    </w:rPr>
  </w:style>
  <w:style w:type="paragraph" w:styleId="ad">
    <w:name w:val="footer"/>
    <w:basedOn w:val="a"/>
    <w:link w:val="ae"/>
    <w:uiPriority w:val="99"/>
    <w:rsid w:val="0024554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45542"/>
    <w:rPr>
      <w:sz w:val="24"/>
    </w:rPr>
  </w:style>
  <w:style w:type="paragraph" w:styleId="af">
    <w:name w:val="Balloon Text"/>
    <w:basedOn w:val="a"/>
    <w:link w:val="af0"/>
    <w:semiHidden/>
    <w:unhideWhenUsed/>
    <w:rsid w:val="0098579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9857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Mityaeva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AE345-7D25-4F33-A087-A5451980B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48</TotalTime>
  <Pages>17</Pages>
  <Words>4898</Words>
  <Characters>27923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RePack by SPecialiST</Company>
  <LinksUpToDate>false</LinksUpToDate>
  <CharactersWithSpaces>32756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o.mityaeva</dc:creator>
  <cp:lastModifiedBy>Карзевич Наталья Всеволодовна</cp:lastModifiedBy>
  <cp:revision>6</cp:revision>
  <cp:lastPrinted>2022-05-04T06:46:00Z</cp:lastPrinted>
  <dcterms:created xsi:type="dcterms:W3CDTF">2022-04-19T02:05:00Z</dcterms:created>
  <dcterms:modified xsi:type="dcterms:W3CDTF">2022-05-04T08:55:00Z</dcterms:modified>
</cp:coreProperties>
</file>